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99"/>
        <w:gridCol w:w="6550"/>
      </w:tblGrid>
      <w:tr w:rsidR="004A690C" w:rsidRPr="00710672" w14:paraId="475762C6" w14:textId="77777777" w:rsidTr="00D845FA">
        <w:trPr>
          <w:trHeight w:val="845"/>
        </w:trPr>
        <w:tc>
          <w:tcPr>
            <w:tcW w:w="9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13BE" w14:textId="5EF61BD4" w:rsidR="004A690C" w:rsidRPr="00710672" w:rsidRDefault="006C73EF" w:rsidP="004A690C">
            <w:pPr>
              <w:snapToGrid w:val="0"/>
              <w:spacing w:after="0"/>
              <w:jc w:val="center"/>
              <w:rPr>
                <w:sz w:val="44"/>
              </w:rPr>
            </w:pPr>
            <w:r>
              <w:rPr>
                <w:sz w:val="44"/>
              </w:rPr>
              <w:t>Čestné prohlášení o základní způsobilosti</w:t>
            </w:r>
          </w:p>
        </w:tc>
      </w:tr>
      <w:tr w:rsidR="004A690C" w:rsidRPr="00710672" w14:paraId="6E1CDC90" w14:textId="77777777" w:rsidTr="00D845FA">
        <w:trPr>
          <w:trHeight w:val="680"/>
        </w:trPr>
        <w:tc>
          <w:tcPr>
            <w:tcW w:w="9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1E6B" w14:textId="57CF7184" w:rsidR="004A690C" w:rsidRPr="002F3671" w:rsidRDefault="004A690C" w:rsidP="004A690C">
            <w:pPr>
              <w:snapToGrid w:val="0"/>
              <w:spacing w:after="0"/>
              <w:jc w:val="center"/>
              <w:rPr>
                <w:rFonts w:cs="Courier New"/>
                <w:b/>
                <w:szCs w:val="20"/>
                <w:lang w:eastAsia="cs-CZ"/>
              </w:rPr>
            </w:pPr>
            <w:r w:rsidRPr="002F3671">
              <w:rPr>
                <w:rFonts w:cs="Courier New"/>
                <w:b/>
                <w:szCs w:val="20"/>
                <w:lang w:eastAsia="cs-CZ"/>
              </w:rPr>
              <w:t>Název zakázky: „</w:t>
            </w:r>
            <w:r w:rsidR="00F012DA">
              <w:rPr>
                <w:b/>
                <w:bCs/>
              </w:rPr>
              <w:t>Zpracování směrnic pro středisko správy Veřejného osvětlení Dopravního podniku města Ústí nad Labem a.s.</w:t>
            </w:r>
            <w:r w:rsidRPr="002F3671">
              <w:rPr>
                <w:rFonts w:cs="Courier New"/>
                <w:b/>
                <w:bCs/>
                <w:szCs w:val="20"/>
                <w:lang w:eastAsia="cs-CZ"/>
              </w:rPr>
              <w:t>“</w:t>
            </w:r>
          </w:p>
        </w:tc>
      </w:tr>
      <w:tr w:rsidR="004A690C" w:rsidRPr="00710672" w14:paraId="7F4A1EDF" w14:textId="77777777" w:rsidTr="00D845FA">
        <w:trPr>
          <w:trHeight w:val="567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4467D84" w14:textId="5F7EA787" w:rsidR="004A690C" w:rsidRPr="002F3671" w:rsidRDefault="004A690C" w:rsidP="004A690C">
            <w:pPr>
              <w:snapToGrid w:val="0"/>
              <w:spacing w:after="0"/>
              <w:jc w:val="center"/>
              <w:rPr>
                <w:b/>
              </w:rPr>
            </w:pPr>
            <w:r w:rsidRPr="002F3671">
              <w:rPr>
                <w:b/>
              </w:rPr>
              <w:t>Identifikační údaje</w:t>
            </w:r>
            <w:r w:rsidR="006C73EF" w:rsidRPr="002F3671">
              <w:rPr>
                <w:b/>
              </w:rPr>
              <w:t xml:space="preserve"> zájemce:</w:t>
            </w:r>
          </w:p>
        </w:tc>
      </w:tr>
      <w:tr w:rsidR="004A690C" w:rsidRPr="00710672" w14:paraId="143E9844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BAF6F" w14:textId="3542BB90" w:rsidR="004A690C" w:rsidRPr="002F3671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2F3671">
              <w:rPr>
                <w:sz w:val="20"/>
                <w:szCs w:val="20"/>
              </w:rPr>
              <w:t>Název / Jméno a příjmení:</w:t>
            </w:r>
          </w:p>
        </w:tc>
        <w:tc>
          <w:tcPr>
            <w:tcW w:w="6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1CDF" w14:textId="4AB94D4B" w:rsidR="004A690C" w:rsidRPr="002F3671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7450F467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428EB" w14:textId="77777777" w:rsidR="004A690C" w:rsidRPr="002F3671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2F3671">
              <w:rPr>
                <w:sz w:val="20"/>
                <w:szCs w:val="20"/>
              </w:rPr>
              <w:t>Sídlo/místo podnikání:</w:t>
            </w:r>
          </w:p>
        </w:tc>
        <w:tc>
          <w:tcPr>
            <w:tcW w:w="6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8C65" w14:textId="41D721FE" w:rsidR="004A690C" w:rsidRPr="002F3671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67EE016D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CFAF8" w14:textId="780D26D4" w:rsidR="004A690C" w:rsidRPr="002F3671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2F3671">
              <w:rPr>
                <w:sz w:val="20"/>
                <w:szCs w:val="20"/>
              </w:rPr>
              <w:t>IČO / Datum narození:</w:t>
            </w:r>
          </w:p>
        </w:tc>
        <w:tc>
          <w:tcPr>
            <w:tcW w:w="6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4D722" w14:textId="753FEEC1" w:rsidR="004A690C" w:rsidRPr="002F3671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78C6817E" w14:textId="77777777" w:rsidTr="00D845FA">
        <w:trPr>
          <w:trHeight w:val="474"/>
        </w:trPr>
        <w:tc>
          <w:tcPr>
            <w:tcW w:w="92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001230" w14:textId="3126856B" w:rsidR="004A690C" w:rsidRPr="002F3671" w:rsidRDefault="004A690C" w:rsidP="004A690C">
            <w:pPr>
              <w:snapToGrid w:val="0"/>
              <w:spacing w:after="0"/>
              <w:jc w:val="center"/>
              <w:rPr>
                <w:b/>
              </w:rPr>
            </w:pPr>
            <w:r w:rsidRPr="002F3671">
              <w:rPr>
                <w:b/>
              </w:rPr>
              <w:t xml:space="preserve">Prohlášení </w:t>
            </w:r>
            <w:r w:rsidR="006C73EF" w:rsidRPr="002F3671">
              <w:rPr>
                <w:b/>
              </w:rPr>
              <w:t>zájemce</w:t>
            </w:r>
          </w:p>
        </w:tc>
      </w:tr>
      <w:tr w:rsidR="004A690C" w:rsidRPr="00710672" w14:paraId="158C2259" w14:textId="77777777" w:rsidTr="00D845FA">
        <w:trPr>
          <w:trHeight w:val="1361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D6C132" w14:textId="77777777" w:rsidR="004A690C" w:rsidRPr="002F3671" w:rsidRDefault="004A690C" w:rsidP="004A690C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4DF42E1" w14:textId="5470147F" w:rsidR="006C73EF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 xml:space="preserve">Pro účely </w:t>
            </w:r>
            <w:r w:rsidR="00DE4DB7" w:rsidRPr="002F3671">
              <w:rPr>
                <w:rFonts w:cstheme="minorHAnsi"/>
                <w:sz w:val="20"/>
                <w:szCs w:val="20"/>
              </w:rPr>
              <w:t>nabídk</w:t>
            </w:r>
            <w:r w:rsidRPr="002F3671">
              <w:rPr>
                <w:rFonts w:cstheme="minorHAnsi"/>
                <w:sz w:val="20"/>
                <w:szCs w:val="20"/>
              </w:rPr>
              <w:t>y podávané</w:t>
            </w:r>
            <w:r w:rsidR="00DE4DB7" w:rsidRPr="002F3671">
              <w:rPr>
                <w:rFonts w:cstheme="minorHAnsi"/>
                <w:sz w:val="20"/>
                <w:szCs w:val="20"/>
              </w:rPr>
              <w:t xml:space="preserve"> na základě výzvy Dopravního podniku města Ústí nad Labem a.s</w:t>
            </w:r>
            <w:r w:rsidRPr="002F3671">
              <w:rPr>
                <w:rFonts w:cstheme="minorHAnsi"/>
                <w:sz w:val="20"/>
                <w:szCs w:val="20"/>
              </w:rPr>
              <w:t>.</w:t>
            </w:r>
            <w:r w:rsidR="00DE4DB7" w:rsidRPr="002F3671">
              <w:rPr>
                <w:rFonts w:cstheme="minorHAnsi"/>
                <w:sz w:val="20"/>
                <w:szCs w:val="20"/>
              </w:rPr>
              <w:t xml:space="preserve"> k podání nabídek do soutěže o nejvhodnější nabídku na plnění zakázky „</w:t>
            </w:r>
            <w:r w:rsidR="00F012DA">
              <w:rPr>
                <w:rFonts w:cstheme="minorHAnsi"/>
                <w:sz w:val="20"/>
                <w:szCs w:val="20"/>
              </w:rPr>
              <w:t>Zpracování směrnic pro středisko správy Veřejného osvětlení Dopravního podniku města Ústí nad Labem a.s.</w:t>
            </w:r>
            <w:r w:rsidR="00DE4DB7" w:rsidRPr="002F3671">
              <w:rPr>
                <w:rFonts w:cstheme="minorHAnsi"/>
                <w:sz w:val="20"/>
                <w:szCs w:val="20"/>
              </w:rPr>
              <w:t>“</w:t>
            </w:r>
            <w:r w:rsidRPr="002F3671">
              <w:rPr>
                <w:rFonts w:cstheme="minorHAnsi"/>
                <w:sz w:val="20"/>
                <w:szCs w:val="20"/>
              </w:rPr>
              <w:t xml:space="preserve"> výše uvedený zájemce prohlašuje, že:</w:t>
            </w:r>
          </w:p>
          <w:p w14:paraId="72A85AD1" w14:textId="30483FF4" w:rsidR="006C73EF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>a) nebyl v zemi svého sídla v posledních 5 letech před vyhlášením výzvy pravomocně odsouzen pro trestný čin uvedený v příloze č. 3 k zákonu č. 134/2016 Sb., o zadávání veřejných zakázek nebo obdobný trestný čin podle právního řádu země svého sídla; k zahlazeným odsouzením se nepřihlíží; v případě, že zájemcem je právnická osoba, zájemce prohlašuje, že tuto podmínku splňuje tato právnická osoba, každý člen jejího statutárního orgánu a osoba zastupující právnickou osobu ve statutárním orgánu zájemce; v případě, že zájemcem je pobočka závodu právnické osoby, zájemce prohlašuje, že tuto podmínku splňuje také vedoucí pobočky závodu a v případě pobočky závodu zahraniční právnické osoby tato právnická osoba a vedoucí pobočky závodu,</w:t>
            </w:r>
          </w:p>
          <w:p w14:paraId="3FB0F6A4" w14:textId="3B99B5BB" w:rsidR="006C73EF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>b) nemá v České republice nebo v zemi svého sídla v evidenci daní zachycen splatný daňový nedoplatek,</w:t>
            </w:r>
          </w:p>
          <w:p w14:paraId="02F2CF05" w14:textId="3CBD23BA" w:rsidR="006C73EF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>c) nemá v České republice nebo v zemi svého sídla splatný nedoplatek na pojistném nebo na penále na veřejné zdravotní pojištění,</w:t>
            </w:r>
          </w:p>
          <w:p w14:paraId="37FC9356" w14:textId="5ECD1A35" w:rsidR="006C73EF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>d) nemá v České republice nebo v zemi svého sídla splatný nedoplatek na pojistném nebo na penále na sociální zabezpečení a příspěvku na státní politiku zaměstnanosti,</w:t>
            </w:r>
          </w:p>
          <w:p w14:paraId="4B8056BB" w14:textId="3A81B290" w:rsidR="004A690C" w:rsidRPr="002F3671" w:rsidRDefault="006C73EF" w:rsidP="006C73EF">
            <w:pPr>
              <w:snapToGrid w:val="0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F3671">
              <w:rPr>
                <w:rFonts w:cstheme="minorHAnsi"/>
                <w:sz w:val="20"/>
                <w:szCs w:val="20"/>
              </w:rPr>
              <w:t>e) není v likvidaci, nebylo proti němu bylo vydáno rozhodnutí o úpadku, nařízena nucená správa podle jiného právního předpisu ani není v obdobné situaci podle právního řádu země sídla zájemce.</w:t>
            </w:r>
          </w:p>
        </w:tc>
      </w:tr>
      <w:tr w:rsidR="004A690C" w:rsidRPr="00710672" w14:paraId="548D9CD6" w14:textId="77777777" w:rsidTr="00D845FA">
        <w:trPr>
          <w:trHeight w:val="47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C0E5EB7" w14:textId="5E4DD412" w:rsidR="004A690C" w:rsidRPr="00A20C37" w:rsidRDefault="004A690C" w:rsidP="004A690C">
            <w:pPr>
              <w:snapToGrid w:val="0"/>
              <w:spacing w:after="0"/>
              <w:rPr>
                <w:sz w:val="20"/>
              </w:rPr>
            </w:pPr>
            <w:r w:rsidRPr="00A20C37">
              <w:rPr>
                <w:sz w:val="20"/>
              </w:rPr>
              <w:t>Jméno, příjmení, funkce</w:t>
            </w:r>
            <w:r w:rsidR="00DE4DB7">
              <w:rPr>
                <w:sz w:val="20"/>
              </w:rPr>
              <w:t>: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5456AB" w14:textId="62974E8B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  <w:tr w:rsidR="004A690C" w:rsidRPr="00710672" w14:paraId="32829A01" w14:textId="77777777" w:rsidTr="00D845FA">
        <w:trPr>
          <w:trHeight w:val="454"/>
        </w:trPr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7C698DB" w14:textId="6ACDA2E2" w:rsidR="004A690C" w:rsidRPr="00A20C37" w:rsidRDefault="004A690C" w:rsidP="004A690C">
            <w:pPr>
              <w:snapToGrid w:val="0"/>
              <w:spacing w:after="0"/>
              <w:rPr>
                <w:sz w:val="20"/>
              </w:rPr>
            </w:pPr>
            <w:r w:rsidRPr="00A20C37">
              <w:rPr>
                <w:sz w:val="20"/>
              </w:rPr>
              <w:t>Datum</w:t>
            </w:r>
            <w:r w:rsidR="00DE4DB7">
              <w:rPr>
                <w:sz w:val="20"/>
              </w:rPr>
              <w:t>: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E2DE99" w14:textId="61AD26E0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  <w:tr w:rsidR="00DE4DB7" w:rsidRPr="00710672" w14:paraId="0CA3C904" w14:textId="77777777" w:rsidTr="00D845FA">
        <w:trPr>
          <w:trHeight w:val="454"/>
        </w:trPr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79AFBEC" w14:textId="61240627" w:rsidR="00DE4DB7" w:rsidRPr="00A20C37" w:rsidRDefault="00DE4DB7" w:rsidP="004A690C">
            <w:pPr>
              <w:snapToGrid w:val="0"/>
              <w:spacing w:after="0"/>
              <w:rPr>
                <w:sz w:val="20"/>
              </w:rPr>
            </w:pPr>
            <w:r>
              <w:rPr>
                <w:sz w:val="20"/>
              </w:rPr>
              <w:t>Podpis: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BF6574" w14:textId="77777777" w:rsidR="00DE4DB7" w:rsidRDefault="00DE4DB7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</w:tbl>
    <w:p w14:paraId="4EAA671A" w14:textId="7B2C0D1A" w:rsidR="001F6A01" w:rsidRPr="004A690C" w:rsidRDefault="001F6A01" w:rsidP="004A690C"/>
    <w:sectPr w:rsidR="001F6A01" w:rsidRPr="004A690C" w:rsidSect="00BC06DB">
      <w:headerReference w:type="default" r:id="rId8"/>
      <w:footerReference w:type="default" r:id="rId9"/>
      <w:footerReference w:type="first" r:id="rId10"/>
      <w:pgSz w:w="11906" w:h="16838"/>
      <w:pgMar w:top="1701" w:right="1134" w:bottom="567" w:left="1134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6489C" w14:textId="77777777" w:rsidR="00E36A69" w:rsidRDefault="00E36A69" w:rsidP="00980B12">
      <w:pPr>
        <w:spacing w:after="0" w:line="240" w:lineRule="auto"/>
      </w:pPr>
      <w:r>
        <w:separator/>
      </w:r>
    </w:p>
  </w:endnote>
  <w:endnote w:type="continuationSeparator" w:id="0">
    <w:p w14:paraId="1BBF2933" w14:textId="77777777" w:rsidR="00E36A69" w:rsidRDefault="00E36A69" w:rsidP="0098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2500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DE8A4E" w14:textId="77777777" w:rsidR="00F1049B" w:rsidRDefault="00F1049B">
            <w:pPr>
              <w:pStyle w:val="Zpat"/>
              <w:jc w:val="right"/>
            </w:pPr>
          </w:p>
          <w:p w14:paraId="3F6CB4CB" w14:textId="77777777" w:rsidR="00F1049B" w:rsidRDefault="00F1049B" w:rsidP="00F1049B">
            <w:pPr>
              <w:pStyle w:val="Zpat"/>
              <w:spacing w:before="120"/>
              <w:jc w:val="right"/>
            </w:pP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begin"/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instrText>PAGE</w:instrTex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separate"/>
            </w:r>
            <w:r w:rsidR="00B0408D">
              <w:rPr>
                <w:rFonts w:ascii="Franklin Gothic Book" w:hAnsi="Franklin Gothic Book"/>
                <w:b/>
                <w:bCs/>
                <w:noProof/>
                <w:sz w:val="19"/>
                <w:szCs w:val="19"/>
              </w:rPr>
              <w:t>4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end"/>
            </w:r>
            <w:r w:rsidRPr="00F1049B">
              <w:rPr>
                <w:rFonts w:ascii="Franklin Gothic Book" w:hAnsi="Franklin Gothic Book"/>
                <w:sz w:val="19"/>
                <w:szCs w:val="19"/>
              </w:rPr>
              <w:t>/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begin"/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instrText>NUMPAGES</w:instrTex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separate"/>
            </w:r>
            <w:r w:rsidR="00B0408D">
              <w:rPr>
                <w:rFonts w:ascii="Franklin Gothic Book" w:hAnsi="Franklin Gothic Book"/>
                <w:b/>
                <w:bCs/>
                <w:noProof/>
                <w:sz w:val="19"/>
                <w:szCs w:val="19"/>
              </w:rPr>
              <w:t>9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end"/>
            </w:r>
          </w:p>
        </w:sdtContent>
      </w:sdt>
    </w:sdtContent>
  </w:sdt>
  <w:p w14:paraId="48609D26" w14:textId="77777777" w:rsidR="00722431" w:rsidRDefault="007224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792" w14:textId="440C944E" w:rsidR="007A41D9" w:rsidRPr="00DE4DB7" w:rsidRDefault="007A41D9" w:rsidP="00DE4DB7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5987" w14:textId="77777777" w:rsidR="00E36A69" w:rsidRDefault="00E36A69" w:rsidP="00980B12">
      <w:pPr>
        <w:spacing w:after="0" w:line="240" w:lineRule="auto"/>
      </w:pPr>
      <w:r>
        <w:separator/>
      </w:r>
    </w:p>
  </w:footnote>
  <w:footnote w:type="continuationSeparator" w:id="0">
    <w:p w14:paraId="56BEC939" w14:textId="77777777" w:rsidR="00E36A69" w:rsidRDefault="00E36A69" w:rsidP="00980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D809" w14:textId="77777777" w:rsidR="00980B12" w:rsidRPr="00980B12" w:rsidRDefault="00980B12" w:rsidP="00980B12">
    <w:pPr>
      <w:pStyle w:val="Zhlav"/>
      <w:spacing w:line="280" w:lineRule="exact"/>
      <w:jc w:val="right"/>
      <w:rPr>
        <w:rFonts w:ascii="Franklin Gothic Book" w:hAnsi="Franklin Gothic Book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338"/>
    <w:multiLevelType w:val="hybridMultilevel"/>
    <w:tmpl w:val="4F1684D0"/>
    <w:lvl w:ilvl="0" w:tplc="04050001">
      <w:start w:val="1"/>
      <w:numFmt w:val="bullet"/>
      <w:lvlText w:val=""/>
      <w:lvlJc w:val="left"/>
      <w:pPr>
        <w:ind w:left="72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79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86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94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01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8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5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22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3000" w:hanging="360"/>
      </w:pPr>
      <w:rPr>
        <w:rFonts w:ascii="Wingdings" w:hAnsi="Wingdings" w:hint="default"/>
      </w:rPr>
    </w:lvl>
  </w:abstractNum>
  <w:abstractNum w:abstractNumId="1" w15:restartNumberingAfterBreak="0">
    <w:nsid w:val="04154E27"/>
    <w:multiLevelType w:val="hybridMultilevel"/>
    <w:tmpl w:val="22C6655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855D94"/>
    <w:multiLevelType w:val="hybridMultilevel"/>
    <w:tmpl w:val="D84086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00196"/>
    <w:multiLevelType w:val="multilevel"/>
    <w:tmpl w:val="9CFAC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074939C7"/>
    <w:multiLevelType w:val="hybridMultilevel"/>
    <w:tmpl w:val="F15AB300"/>
    <w:lvl w:ilvl="0" w:tplc="FECA2A7E">
      <w:start w:val="1"/>
      <w:numFmt w:val="bullet"/>
      <w:lvlText w:val="-"/>
      <w:lvlJc w:val="left"/>
      <w:pPr>
        <w:ind w:left="2279" w:hanging="360"/>
      </w:pPr>
      <w:rPr>
        <w:rFonts w:ascii="Franklin Gothic Book" w:eastAsia="Times New Roman" w:hAnsi="Franklin Gothic Book" w:cs="Arial" w:hint="default"/>
        <w:b w:val="0"/>
        <w:color w:val="auto"/>
        <w:sz w:val="22"/>
        <w:szCs w:val="22"/>
      </w:rPr>
    </w:lvl>
    <w:lvl w:ilvl="1" w:tplc="0405000D">
      <w:start w:val="1"/>
      <w:numFmt w:val="bullet"/>
      <w:lvlText w:val=""/>
      <w:lvlJc w:val="left"/>
      <w:pPr>
        <w:ind w:left="2999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5" w15:restartNumberingAfterBreak="0">
    <w:nsid w:val="08D91239"/>
    <w:multiLevelType w:val="multilevel"/>
    <w:tmpl w:val="CADC102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2323EB"/>
    <w:multiLevelType w:val="hybridMultilevel"/>
    <w:tmpl w:val="71EAA2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C3613"/>
    <w:multiLevelType w:val="multilevel"/>
    <w:tmpl w:val="F4E213E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30D44"/>
    <w:multiLevelType w:val="hybridMultilevel"/>
    <w:tmpl w:val="52CE10C0"/>
    <w:lvl w:ilvl="0" w:tplc="4DFE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9408C"/>
    <w:multiLevelType w:val="hybridMultilevel"/>
    <w:tmpl w:val="1174CF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54EED"/>
    <w:multiLevelType w:val="multilevel"/>
    <w:tmpl w:val="1A20B95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953DA4"/>
    <w:multiLevelType w:val="hybridMultilevel"/>
    <w:tmpl w:val="13F86C7A"/>
    <w:lvl w:ilvl="0" w:tplc="DDEC5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193A24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71CCC"/>
    <w:multiLevelType w:val="multilevel"/>
    <w:tmpl w:val="F4E213E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2D38C8"/>
    <w:multiLevelType w:val="hybridMultilevel"/>
    <w:tmpl w:val="59EAEDDC"/>
    <w:lvl w:ilvl="0" w:tplc="A014D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8826E4"/>
    <w:multiLevelType w:val="hybridMultilevel"/>
    <w:tmpl w:val="FCB0745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3CC113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2C3F0D"/>
    <w:multiLevelType w:val="hybridMultilevel"/>
    <w:tmpl w:val="C7D6EB2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490459E"/>
    <w:multiLevelType w:val="hybridMultilevel"/>
    <w:tmpl w:val="EAEC02FC"/>
    <w:lvl w:ilvl="0" w:tplc="E79AA4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A6BD9"/>
    <w:multiLevelType w:val="hybridMultilevel"/>
    <w:tmpl w:val="6A0CB90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4E3B47"/>
    <w:multiLevelType w:val="hybridMultilevel"/>
    <w:tmpl w:val="A572B0D4"/>
    <w:lvl w:ilvl="0" w:tplc="1BC25442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AD6743E"/>
    <w:multiLevelType w:val="multilevel"/>
    <w:tmpl w:val="6D2CCF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BE45D88"/>
    <w:multiLevelType w:val="multilevel"/>
    <w:tmpl w:val="8848A73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2463D59"/>
    <w:multiLevelType w:val="hybridMultilevel"/>
    <w:tmpl w:val="04BA8E28"/>
    <w:lvl w:ilvl="0" w:tplc="5504F26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F25D8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52CF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543A27"/>
    <w:multiLevelType w:val="multilevel"/>
    <w:tmpl w:val="FCF27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7403F6"/>
    <w:multiLevelType w:val="multilevel"/>
    <w:tmpl w:val="EC4CCF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 w15:restartNumberingAfterBreak="0">
    <w:nsid w:val="4EBC4152"/>
    <w:multiLevelType w:val="hybridMultilevel"/>
    <w:tmpl w:val="22C6655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F7B5DCB"/>
    <w:multiLevelType w:val="hybridMultilevel"/>
    <w:tmpl w:val="E6362C56"/>
    <w:lvl w:ilvl="0" w:tplc="04050015">
      <w:start w:val="1"/>
      <w:numFmt w:val="upperLetter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CA1A94"/>
    <w:multiLevelType w:val="hybridMultilevel"/>
    <w:tmpl w:val="0DBE7A5E"/>
    <w:lvl w:ilvl="0" w:tplc="DF86D7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5044A"/>
    <w:multiLevelType w:val="hybridMultilevel"/>
    <w:tmpl w:val="54687E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7540EB"/>
    <w:multiLevelType w:val="multilevel"/>
    <w:tmpl w:val="6BD080C6"/>
    <w:lvl w:ilvl="0">
      <w:start w:val="1"/>
      <w:numFmt w:val="bullet"/>
      <w:lvlText w:val="V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144ED9"/>
    <w:multiLevelType w:val="hybridMultilevel"/>
    <w:tmpl w:val="22C6655C"/>
    <w:lvl w:ilvl="0" w:tplc="1450AE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FFB4497"/>
    <w:multiLevelType w:val="hybridMultilevel"/>
    <w:tmpl w:val="352EB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03030"/>
    <w:multiLevelType w:val="hybridMultilevel"/>
    <w:tmpl w:val="CE5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17F69"/>
    <w:multiLevelType w:val="hybridMultilevel"/>
    <w:tmpl w:val="7996D0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67CD4"/>
    <w:multiLevelType w:val="hybridMultilevel"/>
    <w:tmpl w:val="BDB2F6A8"/>
    <w:lvl w:ilvl="0" w:tplc="FFFFFFFF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04050017">
      <w:start w:val="1"/>
      <w:numFmt w:val="lowerLetter"/>
      <w:lvlText w:val="%3)"/>
      <w:lvlJc w:val="left"/>
      <w:pPr>
        <w:ind w:left="1788" w:hanging="36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7E21009B"/>
    <w:multiLevelType w:val="hybridMultilevel"/>
    <w:tmpl w:val="DAD2295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100556">
    <w:abstractNumId w:val="25"/>
  </w:num>
  <w:num w:numId="2" w16cid:durableId="1466316758">
    <w:abstractNumId w:val="21"/>
  </w:num>
  <w:num w:numId="3" w16cid:durableId="1138911751">
    <w:abstractNumId w:val="26"/>
  </w:num>
  <w:num w:numId="4" w16cid:durableId="1837332886">
    <w:abstractNumId w:val="5"/>
  </w:num>
  <w:num w:numId="5" w16cid:durableId="1768311951">
    <w:abstractNumId w:val="4"/>
  </w:num>
  <w:num w:numId="6" w16cid:durableId="846403961">
    <w:abstractNumId w:val="20"/>
  </w:num>
  <w:num w:numId="7" w16cid:durableId="1756778854">
    <w:abstractNumId w:val="29"/>
  </w:num>
  <w:num w:numId="8" w16cid:durableId="2044595805">
    <w:abstractNumId w:val="0"/>
  </w:num>
  <w:num w:numId="9" w16cid:durableId="2067944797">
    <w:abstractNumId w:val="24"/>
  </w:num>
  <w:num w:numId="10" w16cid:durableId="2006004984">
    <w:abstractNumId w:val="10"/>
  </w:num>
  <w:num w:numId="11" w16cid:durableId="767114285">
    <w:abstractNumId w:val="31"/>
  </w:num>
  <w:num w:numId="12" w16cid:durableId="344334376">
    <w:abstractNumId w:val="23"/>
  </w:num>
  <w:num w:numId="13" w16cid:durableId="1873417739">
    <w:abstractNumId w:val="34"/>
  </w:num>
  <w:num w:numId="14" w16cid:durableId="959728850">
    <w:abstractNumId w:val="12"/>
  </w:num>
  <w:num w:numId="15" w16cid:durableId="333345314">
    <w:abstractNumId w:val="7"/>
  </w:num>
  <w:num w:numId="16" w16cid:durableId="739449366">
    <w:abstractNumId w:val="33"/>
  </w:num>
  <w:num w:numId="17" w16cid:durableId="2138447874">
    <w:abstractNumId w:val="9"/>
  </w:num>
  <w:num w:numId="18" w16cid:durableId="681054003">
    <w:abstractNumId w:val="30"/>
  </w:num>
  <w:num w:numId="19" w16cid:durableId="123667136">
    <w:abstractNumId w:val="14"/>
  </w:num>
  <w:num w:numId="20" w16cid:durableId="398141579">
    <w:abstractNumId w:val="8"/>
  </w:num>
  <w:num w:numId="21" w16cid:durableId="1218201579">
    <w:abstractNumId w:val="11"/>
  </w:num>
  <w:num w:numId="22" w16cid:durableId="611523550">
    <w:abstractNumId w:val="16"/>
  </w:num>
  <w:num w:numId="23" w16cid:durableId="1448423471">
    <w:abstractNumId w:val="15"/>
  </w:num>
  <w:num w:numId="24" w16cid:durableId="1712729773">
    <w:abstractNumId w:val="28"/>
  </w:num>
  <w:num w:numId="25" w16cid:durableId="1471821385">
    <w:abstractNumId w:val="13"/>
  </w:num>
  <w:num w:numId="26" w16cid:durableId="408430585">
    <w:abstractNumId w:val="6"/>
  </w:num>
  <w:num w:numId="27" w16cid:durableId="1476138546">
    <w:abstractNumId w:val="22"/>
  </w:num>
  <w:num w:numId="28" w16cid:durableId="1238592172">
    <w:abstractNumId w:val="3"/>
  </w:num>
  <w:num w:numId="29" w16cid:durableId="529491133">
    <w:abstractNumId w:val="32"/>
  </w:num>
  <w:num w:numId="30" w16cid:durableId="848105461">
    <w:abstractNumId w:val="37"/>
  </w:num>
  <w:num w:numId="31" w16cid:durableId="820315479">
    <w:abstractNumId w:val="2"/>
  </w:num>
  <w:num w:numId="32" w16cid:durableId="1987470782">
    <w:abstractNumId w:val="1"/>
  </w:num>
  <w:num w:numId="33" w16cid:durableId="698504586">
    <w:abstractNumId w:val="27"/>
  </w:num>
  <w:num w:numId="34" w16cid:durableId="345401498">
    <w:abstractNumId w:val="18"/>
  </w:num>
  <w:num w:numId="35" w16cid:durableId="171843853">
    <w:abstractNumId w:val="19"/>
  </w:num>
  <w:num w:numId="36" w16cid:durableId="560941036">
    <w:abstractNumId w:val="36"/>
  </w:num>
  <w:num w:numId="37" w16cid:durableId="780223778">
    <w:abstractNumId w:val="35"/>
  </w:num>
  <w:num w:numId="38" w16cid:durableId="2223300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E84"/>
    <w:rsid w:val="00014712"/>
    <w:rsid w:val="00015E80"/>
    <w:rsid w:val="000200CA"/>
    <w:rsid w:val="000246EC"/>
    <w:rsid w:val="0002540C"/>
    <w:rsid w:val="0002741A"/>
    <w:rsid w:val="00027FDC"/>
    <w:rsid w:val="0004434C"/>
    <w:rsid w:val="000608CF"/>
    <w:rsid w:val="000613E2"/>
    <w:rsid w:val="00061520"/>
    <w:rsid w:val="00086FD8"/>
    <w:rsid w:val="00091EFA"/>
    <w:rsid w:val="00093163"/>
    <w:rsid w:val="000C528A"/>
    <w:rsid w:val="000D0811"/>
    <w:rsid w:val="000D51F7"/>
    <w:rsid w:val="000F58E4"/>
    <w:rsid w:val="00111C8A"/>
    <w:rsid w:val="0012067B"/>
    <w:rsid w:val="00140289"/>
    <w:rsid w:val="00167521"/>
    <w:rsid w:val="00182931"/>
    <w:rsid w:val="00190716"/>
    <w:rsid w:val="00192FE0"/>
    <w:rsid w:val="00196F88"/>
    <w:rsid w:val="001A7B0A"/>
    <w:rsid w:val="001B0161"/>
    <w:rsid w:val="001B11DB"/>
    <w:rsid w:val="001B3658"/>
    <w:rsid w:val="001B4A73"/>
    <w:rsid w:val="001C6AD1"/>
    <w:rsid w:val="001D1CF7"/>
    <w:rsid w:val="001F6A01"/>
    <w:rsid w:val="00214601"/>
    <w:rsid w:val="00225A3E"/>
    <w:rsid w:val="00230A8B"/>
    <w:rsid w:val="00232513"/>
    <w:rsid w:val="002334F3"/>
    <w:rsid w:val="00243E49"/>
    <w:rsid w:val="00247582"/>
    <w:rsid w:val="002477FC"/>
    <w:rsid w:val="00250B67"/>
    <w:rsid w:val="00253FBC"/>
    <w:rsid w:val="0026002C"/>
    <w:rsid w:val="00264091"/>
    <w:rsid w:val="0026497D"/>
    <w:rsid w:val="0029226D"/>
    <w:rsid w:val="00295021"/>
    <w:rsid w:val="002A39FF"/>
    <w:rsid w:val="002A6F8F"/>
    <w:rsid w:val="002B2A87"/>
    <w:rsid w:val="002B7E65"/>
    <w:rsid w:val="002C3D65"/>
    <w:rsid w:val="002D1EA4"/>
    <w:rsid w:val="002D2ADC"/>
    <w:rsid w:val="002D68DF"/>
    <w:rsid w:val="002E0C45"/>
    <w:rsid w:val="002E76D7"/>
    <w:rsid w:val="002F3671"/>
    <w:rsid w:val="00305B28"/>
    <w:rsid w:val="003102C0"/>
    <w:rsid w:val="00321A8E"/>
    <w:rsid w:val="00327DF7"/>
    <w:rsid w:val="003377FB"/>
    <w:rsid w:val="00342095"/>
    <w:rsid w:val="00343EA4"/>
    <w:rsid w:val="00350C73"/>
    <w:rsid w:val="00362003"/>
    <w:rsid w:val="00365C35"/>
    <w:rsid w:val="00385FC3"/>
    <w:rsid w:val="00394871"/>
    <w:rsid w:val="003A06B4"/>
    <w:rsid w:val="003B2FAB"/>
    <w:rsid w:val="003D302C"/>
    <w:rsid w:val="003F6B2A"/>
    <w:rsid w:val="00407439"/>
    <w:rsid w:val="004079FB"/>
    <w:rsid w:val="004112BD"/>
    <w:rsid w:val="00414FBB"/>
    <w:rsid w:val="00426451"/>
    <w:rsid w:val="0043107D"/>
    <w:rsid w:val="004324DE"/>
    <w:rsid w:val="004573BC"/>
    <w:rsid w:val="00465AF1"/>
    <w:rsid w:val="0047355C"/>
    <w:rsid w:val="00474C9D"/>
    <w:rsid w:val="0047740F"/>
    <w:rsid w:val="00486A3D"/>
    <w:rsid w:val="004A690C"/>
    <w:rsid w:val="004B10C8"/>
    <w:rsid w:val="004B2270"/>
    <w:rsid w:val="004C0996"/>
    <w:rsid w:val="004D336D"/>
    <w:rsid w:val="004E0B63"/>
    <w:rsid w:val="004E7D4A"/>
    <w:rsid w:val="0050274C"/>
    <w:rsid w:val="00515EDA"/>
    <w:rsid w:val="0052635B"/>
    <w:rsid w:val="00544991"/>
    <w:rsid w:val="00552FEB"/>
    <w:rsid w:val="005607B4"/>
    <w:rsid w:val="005635A2"/>
    <w:rsid w:val="00570948"/>
    <w:rsid w:val="00583DA7"/>
    <w:rsid w:val="00586EAE"/>
    <w:rsid w:val="00592F06"/>
    <w:rsid w:val="0059707F"/>
    <w:rsid w:val="005A0BC4"/>
    <w:rsid w:val="005B2029"/>
    <w:rsid w:val="005B64AB"/>
    <w:rsid w:val="005D7E24"/>
    <w:rsid w:val="005E2BAC"/>
    <w:rsid w:val="005E32C0"/>
    <w:rsid w:val="005E5A76"/>
    <w:rsid w:val="005F54CF"/>
    <w:rsid w:val="006036E9"/>
    <w:rsid w:val="0061118B"/>
    <w:rsid w:val="00611304"/>
    <w:rsid w:val="0062083F"/>
    <w:rsid w:val="00626605"/>
    <w:rsid w:val="0063104F"/>
    <w:rsid w:val="00653CD4"/>
    <w:rsid w:val="006676A1"/>
    <w:rsid w:val="00673104"/>
    <w:rsid w:val="006810A4"/>
    <w:rsid w:val="00692507"/>
    <w:rsid w:val="006B7FBF"/>
    <w:rsid w:val="006C303B"/>
    <w:rsid w:val="006C6C1F"/>
    <w:rsid w:val="006C73EF"/>
    <w:rsid w:val="006D17D2"/>
    <w:rsid w:val="006D447D"/>
    <w:rsid w:val="006E0D7C"/>
    <w:rsid w:val="006E7749"/>
    <w:rsid w:val="00711D2E"/>
    <w:rsid w:val="00722431"/>
    <w:rsid w:val="007246D1"/>
    <w:rsid w:val="00750E8A"/>
    <w:rsid w:val="007535BA"/>
    <w:rsid w:val="00762AF5"/>
    <w:rsid w:val="00777B1D"/>
    <w:rsid w:val="007813C9"/>
    <w:rsid w:val="007822D7"/>
    <w:rsid w:val="007910B3"/>
    <w:rsid w:val="00792359"/>
    <w:rsid w:val="00796D9F"/>
    <w:rsid w:val="00797A78"/>
    <w:rsid w:val="007A41D9"/>
    <w:rsid w:val="007C5275"/>
    <w:rsid w:val="007C53EE"/>
    <w:rsid w:val="007D79C2"/>
    <w:rsid w:val="007E373E"/>
    <w:rsid w:val="00801516"/>
    <w:rsid w:val="008033AB"/>
    <w:rsid w:val="00813213"/>
    <w:rsid w:val="0083286C"/>
    <w:rsid w:val="00835E04"/>
    <w:rsid w:val="008379AD"/>
    <w:rsid w:val="00844FB7"/>
    <w:rsid w:val="0085557E"/>
    <w:rsid w:val="00855EAB"/>
    <w:rsid w:val="008625A9"/>
    <w:rsid w:val="00864355"/>
    <w:rsid w:val="008722BA"/>
    <w:rsid w:val="008760C3"/>
    <w:rsid w:val="00882FD8"/>
    <w:rsid w:val="00886834"/>
    <w:rsid w:val="00892026"/>
    <w:rsid w:val="00892DE5"/>
    <w:rsid w:val="008943FA"/>
    <w:rsid w:val="008A3237"/>
    <w:rsid w:val="008B10CA"/>
    <w:rsid w:val="008D1D7B"/>
    <w:rsid w:val="008D2942"/>
    <w:rsid w:val="008E5B7B"/>
    <w:rsid w:val="0091684B"/>
    <w:rsid w:val="00945E84"/>
    <w:rsid w:val="00970CAA"/>
    <w:rsid w:val="0097210F"/>
    <w:rsid w:val="00972855"/>
    <w:rsid w:val="00980B12"/>
    <w:rsid w:val="009A12EA"/>
    <w:rsid w:val="009E0DF1"/>
    <w:rsid w:val="009E2428"/>
    <w:rsid w:val="009E4A29"/>
    <w:rsid w:val="009F35D1"/>
    <w:rsid w:val="00A04D06"/>
    <w:rsid w:val="00A12EF0"/>
    <w:rsid w:val="00A1384A"/>
    <w:rsid w:val="00A162FD"/>
    <w:rsid w:val="00A2626A"/>
    <w:rsid w:val="00A31132"/>
    <w:rsid w:val="00A33FCF"/>
    <w:rsid w:val="00A414F0"/>
    <w:rsid w:val="00A50EFB"/>
    <w:rsid w:val="00A5353A"/>
    <w:rsid w:val="00A71785"/>
    <w:rsid w:val="00A83AB3"/>
    <w:rsid w:val="00A85B65"/>
    <w:rsid w:val="00A91349"/>
    <w:rsid w:val="00AA04ED"/>
    <w:rsid w:val="00AA4253"/>
    <w:rsid w:val="00AB3A70"/>
    <w:rsid w:val="00AB43D4"/>
    <w:rsid w:val="00AB7E5A"/>
    <w:rsid w:val="00AC13E8"/>
    <w:rsid w:val="00AD2A45"/>
    <w:rsid w:val="00AF037D"/>
    <w:rsid w:val="00AF57BA"/>
    <w:rsid w:val="00B021C9"/>
    <w:rsid w:val="00B0408D"/>
    <w:rsid w:val="00B10535"/>
    <w:rsid w:val="00B13D8A"/>
    <w:rsid w:val="00B21488"/>
    <w:rsid w:val="00B25AEA"/>
    <w:rsid w:val="00B41677"/>
    <w:rsid w:val="00B4497F"/>
    <w:rsid w:val="00B47DD7"/>
    <w:rsid w:val="00B5200A"/>
    <w:rsid w:val="00B57DD8"/>
    <w:rsid w:val="00B90AEC"/>
    <w:rsid w:val="00B928F0"/>
    <w:rsid w:val="00BB0765"/>
    <w:rsid w:val="00BB2BA7"/>
    <w:rsid w:val="00BB5B3D"/>
    <w:rsid w:val="00BB723A"/>
    <w:rsid w:val="00BC06DB"/>
    <w:rsid w:val="00BC6DE2"/>
    <w:rsid w:val="00BD1085"/>
    <w:rsid w:val="00BD76C6"/>
    <w:rsid w:val="00BE3C40"/>
    <w:rsid w:val="00BE69E3"/>
    <w:rsid w:val="00BF3E07"/>
    <w:rsid w:val="00C03371"/>
    <w:rsid w:val="00C24178"/>
    <w:rsid w:val="00C24ACD"/>
    <w:rsid w:val="00C418BC"/>
    <w:rsid w:val="00C453F3"/>
    <w:rsid w:val="00C46890"/>
    <w:rsid w:val="00C55EC0"/>
    <w:rsid w:val="00C60896"/>
    <w:rsid w:val="00C625F9"/>
    <w:rsid w:val="00C64076"/>
    <w:rsid w:val="00C73338"/>
    <w:rsid w:val="00C812D5"/>
    <w:rsid w:val="00C83F2F"/>
    <w:rsid w:val="00CA4CC2"/>
    <w:rsid w:val="00CA6312"/>
    <w:rsid w:val="00CA71DC"/>
    <w:rsid w:val="00CA7FE5"/>
    <w:rsid w:val="00CB789A"/>
    <w:rsid w:val="00CD7CFC"/>
    <w:rsid w:val="00D251C6"/>
    <w:rsid w:val="00D326E8"/>
    <w:rsid w:val="00D3459B"/>
    <w:rsid w:val="00D401BF"/>
    <w:rsid w:val="00D53B26"/>
    <w:rsid w:val="00D55287"/>
    <w:rsid w:val="00D57E41"/>
    <w:rsid w:val="00D615B1"/>
    <w:rsid w:val="00D67580"/>
    <w:rsid w:val="00D77527"/>
    <w:rsid w:val="00D77E56"/>
    <w:rsid w:val="00D77EE7"/>
    <w:rsid w:val="00DA6DB0"/>
    <w:rsid w:val="00DB3475"/>
    <w:rsid w:val="00DC0771"/>
    <w:rsid w:val="00DC3BAC"/>
    <w:rsid w:val="00DC74DA"/>
    <w:rsid w:val="00DD2DD8"/>
    <w:rsid w:val="00DE3043"/>
    <w:rsid w:val="00DE4DB7"/>
    <w:rsid w:val="00E04890"/>
    <w:rsid w:val="00E36A69"/>
    <w:rsid w:val="00E37760"/>
    <w:rsid w:val="00E563FA"/>
    <w:rsid w:val="00E626B1"/>
    <w:rsid w:val="00E76658"/>
    <w:rsid w:val="00E92D9C"/>
    <w:rsid w:val="00E96B09"/>
    <w:rsid w:val="00EA12FA"/>
    <w:rsid w:val="00EA6A3B"/>
    <w:rsid w:val="00EB14B0"/>
    <w:rsid w:val="00EB7370"/>
    <w:rsid w:val="00EC2CC7"/>
    <w:rsid w:val="00EC48E5"/>
    <w:rsid w:val="00EC6944"/>
    <w:rsid w:val="00EC7588"/>
    <w:rsid w:val="00EC7EFE"/>
    <w:rsid w:val="00ED2E83"/>
    <w:rsid w:val="00ED609D"/>
    <w:rsid w:val="00EE43DB"/>
    <w:rsid w:val="00F012DA"/>
    <w:rsid w:val="00F028E7"/>
    <w:rsid w:val="00F1049B"/>
    <w:rsid w:val="00F16B17"/>
    <w:rsid w:val="00F22005"/>
    <w:rsid w:val="00F31393"/>
    <w:rsid w:val="00F6176B"/>
    <w:rsid w:val="00F62E4C"/>
    <w:rsid w:val="00F76B64"/>
    <w:rsid w:val="00F80F98"/>
    <w:rsid w:val="00FA1C0C"/>
    <w:rsid w:val="00FB15C3"/>
    <w:rsid w:val="00FB5DC8"/>
    <w:rsid w:val="00FD41D7"/>
    <w:rsid w:val="00FD5313"/>
    <w:rsid w:val="00FE0189"/>
    <w:rsid w:val="00FE6108"/>
    <w:rsid w:val="00FF2D42"/>
    <w:rsid w:val="00F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F1690"/>
  <w15:docId w15:val="{887D4490-8CB1-4F6B-90BC-32EEF5B0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DF7"/>
  </w:style>
  <w:style w:type="paragraph" w:styleId="Nadpis1">
    <w:name w:val="heading 1"/>
    <w:basedOn w:val="Normln"/>
    <w:next w:val="Normln"/>
    <w:link w:val="Nadpis1Char"/>
    <w:uiPriority w:val="9"/>
    <w:qFormat/>
    <w:rsid w:val="005607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2A39FF"/>
    <w:pPr>
      <w:keepNext/>
      <w:spacing w:before="240" w:after="120"/>
      <w:outlineLvl w:val="1"/>
    </w:pPr>
    <w:rPr>
      <w:rFonts w:ascii="Franklin Gothic Book" w:eastAsia="Cambria" w:hAnsi="Franklin Gothic Book" w:cs="Cambria"/>
      <w:b/>
      <w:bCs/>
      <w:i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iPriority w:val="99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0B12"/>
  </w:style>
  <w:style w:type="character" w:customStyle="1" w:styleId="Nadpis2Char">
    <w:name w:val="Nadpis 2 Char"/>
    <w:basedOn w:val="Standardnpsmoodstavce"/>
    <w:link w:val="Nadpis2"/>
    <w:uiPriority w:val="9"/>
    <w:rsid w:val="002A39FF"/>
    <w:rPr>
      <w:rFonts w:ascii="Franklin Gothic Book" w:eastAsia="Cambria" w:hAnsi="Franklin Gothic Book" w:cs="Cambria"/>
      <w:b/>
      <w:bCs/>
      <w:iCs/>
      <w:sz w:val="24"/>
    </w:rPr>
  </w:style>
  <w:style w:type="character" w:styleId="Hypertextovodkaz">
    <w:name w:val="Hyperlink"/>
    <w:uiPriority w:val="99"/>
    <w:unhideWhenUsed/>
    <w:rsid w:val="008943FA"/>
    <w:rPr>
      <w:color w:val="0000FF"/>
      <w:u w:val="single"/>
    </w:rPr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"/>
    <w:basedOn w:val="Normln"/>
    <w:link w:val="OdstavecseseznamemChar"/>
    <w:uiPriority w:val="99"/>
    <w:qFormat/>
    <w:rsid w:val="008943FA"/>
    <w:pPr>
      <w:ind w:left="708"/>
    </w:pPr>
    <w:rPr>
      <w:rFonts w:ascii="Courier New" w:eastAsia="Courier New" w:hAnsi="Courier New" w:cs="Cambria"/>
    </w:rPr>
  </w:style>
  <w:style w:type="character" w:customStyle="1" w:styleId="Zkladntext2">
    <w:name w:val="Základní text (2)_"/>
    <w:link w:val="Zkladntext20"/>
    <w:rsid w:val="008943FA"/>
    <w:rPr>
      <w:rFonts w:cs="Courier New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8943FA"/>
    <w:pPr>
      <w:widowControl w:val="0"/>
      <w:shd w:val="clear" w:color="auto" w:fill="FFFFFF"/>
      <w:spacing w:after="0" w:line="307" w:lineRule="exact"/>
      <w:ind w:hanging="380"/>
      <w:jc w:val="both"/>
    </w:pPr>
    <w:rPr>
      <w:rFonts w:cs="Courier New"/>
    </w:rPr>
  </w:style>
  <w:style w:type="paragraph" w:customStyle="1" w:styleId="paragraph">
    <w:name w:val="paragraph"/>
    <w:basedOn w:val="Normln"/>
    <w:rsid w:val="0089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rsid w:val="008943FA"/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943FA"/>
    <w:rPr>
      <w:rFonts w:ascii="Courier New" w:eastAsia="Courier New" w:hAnsi="Courier New" w:cs="Cambria"/>
    </w:rPr>
  </w:style>
  <w:style w:type="paragraph" w:customStyle="1" w:styleId="Tabulkatext">
    <w:name w:val="Tabulka text"/>
    <w:link w:val="TabulkatextChar"/>
    <w:uiPriority w:val="6"/>
    <w:qFormat/>
    <w:rsid w:val="008943FA"/>
    <w:pPr>
      <w:spacing w:before="60" w:after="60" w:line="240" w:lineRule="auto"/>
      <w:ind w:left="57" w:right="57"/>
    </w:pPr>
    <w:rPr>
      <w:rFonts w:ascii="Calibri" w:eastAsia="Calibri" w:hAnsi="Calibri" w:cs="Times New Roman"/>
      <w:color w:val="080808"/>
      <w:sz w:val="20"/>
    </w:rPr>
  </w:style>
  <w:style w:type="character" w:customStyle="1" w:styleId="TabulkatextChar">
    <w:name w:val="Tabulka text Char"/>
    <w:link w:val="Tabulkatext"/>
    <w:uiPriority w:val="6"/>
    <w:rsid w:val="008943FA"/>
    <w:rPr>
      <w:rFonts w:ascii="Calibri" w:eastAsia="Calibri" w:hAnsi="Calibri" w:cs="Times New Roman"/>
      <w:color w:val="080808"/>
      <w:sz w:val="20"/>
    </w:rPr>
  </w:style>
  <w:style w:type="paragraph" w:styleId="Revize">
    <w:name w:val="Revision"/>
    <w:hidden/>
    <w:uiPriority w:val="99"/>
    <w:semiHidden/>
    <w:rsid w:val="00BB2BA7"/>
    <w:pPr>
      <w:spacing w:after="0" w:line="240" w:lineRule="auto"/>
    </w:pPr>
  </w:style>
  <w:style w:type="character" w:customStyle="1" w:styleId="Zkladntext5">
    <w:name w:val="Základní text (5)"/>
    <w:basedOn w:val="Standardnpsmoodstavce"/>
    <w:rsid w:val="00ED2E8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20">
    <w:name w:val="Nadpis #2_"/>
    <w:basedOn w:val="Standardnpsmoodstavce"/>
    <w:link w:val="Nadpis21"/>
    <w:rsid w:val="00ED2E83"/>
    <w:rPr>
      <w:rFonts w:ascii="Calibri" w:eastAsia="Calibri" w:hAnsi="Calibri" w:cs="Calibri"/>
      <w:b/>
      <w:bCs/>
      <w:i/>
      <w:iCs/>
      <w:shd w:val="clear" w:color="auto" w:fill="FFFFFF"/>
    </w:rPr>
  </w:style>
  <w:style w:type="character" w:customStyle="1" w:styleId="Zkladntext5Netun">
    <w:name w:val="Základní text (5) + Ne tučné"/>
    <w:basedOn w:val="Standardnpsmoodstavce"/>
    <w:rsid w:val="00ED2E8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Zkladntext2Tun">
    <w:name w:val="Základní text (2) + Tučné"/>
    <w:basedOn w:val="Zkladntext2"/>
    <w:rsid w:val="00ED2E83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cs-CZ" w:eastAsia="cs-CZ" w:bidi="cs-CZ"/>
    </w:rPr>
  </w:style>
  <w:style w:type="paragraph" w:customStyle="1" w:styleId="Nadpis21">
    <w:name w:val="Nadpis #2"/>
    <w:basedOn w:val="Normln"/>
    <w:link w:val="Nadpis20"/>
    <w:rsid w:val="00ED2E83"/>
    <w:pPr>
      <w:widowControl w:val="0"/>
      <w:shd w:val="clear" w:color="auto" w:fill="FFFFFF"/>
      <w:spacing w:before="120" w:after="420" w:line="0" w:lineRule="atLeast"/>
      <w:jc w:val="both"/>
      <w:outlineLvl w:val="1"/>
    </w:pPr>
    <w:rPr>
      <w:rFonts w:ascii="Calibri" w:eastAsia="Calibri" w:hAnsi="Calibri" w:cs="Calibri"/>
      <w:b/>
      <w:bCs/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ED2E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2E8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cs-CZ" w:bidi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2E83"/>
    <w:rPr>
      <w:rFonts w:ascii="Arial Unicode MS" w:eastAsia="Arial Unicode MS" w:hAnsi="Arial Unicode MS" w:cs="Arial Unicode MS"/>
      <w:color w:val="000000"/>
      <w:sz w:val="20"/>
      <w:szCs w:val="20"/>
      <w:lang w:eastAsia="cs-CZ" w:bidi="cs-CZ"/>
    </w:rPr>
  </w:style>
  <w:style w:type="character" w:styleId="Nevyeenzmnka">
    <w:name w:val="Unresolved Mention"/>
    <w:basedOn w:val="Standardnpsmoodstavce"/>
    <w:uiPriority w:val="99"/>
    <w:semiHidden/>
    <w:unhideWhenUsed/>
    <w:rsid w:val="0085557E"/>
    <w:rPr>
      <w:color w:val="605E5C"/>
      <w:shd w:val="clear" w:color="auto" w:fill="E1DFDD"/>
    </w:rPr>
  </w:style>
  <w:style w:type="paragraph" w:styleId="Zkladntextodsazen">
    <w:name w:val="Body Text Indent"/>
    <w:basedOn w:val="Normln"/>
    <w:link w:val="ZkladntextodsazenChar"/>
    <w:rsid w:val="00EB7370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EB737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EB73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EB737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7E24"/>
    <w:pPr>
      <w:widowControl/>
      <w:spacing w:after="200"/>
    </w:pPr>
    <w:rPr>
      <w:rFonts w:asciiTheme="minorHAnsi" w:eastAsiaTheme="minorHAnsi" w:hAnsiTheme="minorHAnsi" w:cstheme="minorBidi"/>
      <w:b/>
      <w:bCs/>
      <w:color w:val="auto"/>
      <w:lang w:eastAsia="en-US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7E2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cs-CZ" w:bidi="cs-CZ"/>
    </w:rPr>
  </w:style>
  <w:style w:type="character" w:customStyle="1" w:styleId="Nadpis1Char">
    <w:name w:val="Nadpis 1 Char"/>
    <w:basedOn w:val="Standardnpsmoodstavce"/>
    <w:link w:val="Nadpis1"/>
    <w:uiPriority w:val="9"/>
    <w:rsid w:val="005607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8E5B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customStyle="1" w:styleId="Style13">
    <w:name w:val="Style13"/>
    <w:basedOn w:val="Normln"/>
    <w:rsid w:val="00A31132"/>
    <w:pPr>
      <w:widowControl w:val="0"/>
      <w:autoSpaceDE w:val="0"/>
      <w:autoSpaceDN w:val="0"/>
      <w:adjustRightInd w:val="0"/>
      <w:spacing w:after="0" w:line="276" w:lineRule="exact"/>
      <w:ind w:right="1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18">
    <w:name w:val="Font Style18"/>
    <w:uiPriority w:val="99"/>
    <w:rsid w:val="00A31132"/>
    <w:rPr>
      <w:rFonts w:ascii="Times New Roman" w:hAnsi="Times New Roman"/>
      <w:sz w:val="22"/>
    </w:rPr>
  </w:style>
  <w:style w:type="paragraph" w:styleId="Seznam">
    <w:name w:val="List"/>
    <w:basedOn w:val="Normln"/>
    <w:rsid w:val="00844FB7"/>
    <w:pPr>
      <w:suppressAutoHyphens/>
      <w:spacing w:before="120" w:after="120" w:line="300" w:lineRule="auto"/>
      <w:ind w:left="283" w:hanging="283"/>
      <w:jc w:val="both"/>
    </w:pPr>
    <w:rPr>
      <w:rFonts w:ascii="Times New Roman" w:eastAsia="Times New Roman" w:hAnsi="Times New Roman" w:cs="Times New Roman"/>
      <w:sz w:val="25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vorakova\Downloads\Dopisn&#237;%20pap&#237;r-b&#283;&#382;n&#253;-prav&#225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0B069-5B6A-4ADF-BE07-6C682B04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Dopisní papír-běžný-pravá</Template>
  <TotalTime>257</TotalTime>
  <Pages>1</Pages>
  <Words>285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Martina Chvojková</cp:lastModifiedBy>
  <cp:revision>4</cp:revision>
  <cp:lastPrinted>2024-08-15T11:44:00Z</cp:lastPrinted>
  <dcterms:created xsi:type="dcterms:W3CDTF">2024-08-20T14:07:00Z</dcterms:created>
  <dcterms:modified xsi:type="dcterms:W3CDTF">2026-03-09T10:37:00Z</dcterms:modified>
</cp:coreProperties>
</file>